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CB69F7">
        <w:rPr>
          <w:rFonts w:cs="Arial"/>
          <w:b/>
          <w:caps/>
          <w:sz w:val="28"/>
          <w:szCs w:val="28"/>
        </w:rPr>
        <w:t>1399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E41CE7" w:rsidP="00E41CE7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Operação tapa-buracos na Rua Francisco Maciel, em frente ao número 80, no Bairro Cidade Nova Jacareí.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E41CE7" w:rsidRDefault="003A77BE" w:rsidP="00E41CE7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7613BD">
        <w:rPr>
          <w:rFonts w:cs="Arial"/>
        </w:rPr>
        <w:t>que</w:t>
      </w:r>
      <w:r w:rsidR="007613BD" w:rsidRPr="001840AD">
        <w:rPr>
          <w:rFonts w:cs="Arial"/>
        </w:rPr>
        <w:t xml:space="preserve"> sejam </w:t>
      </w:r>
      <w:r w:rsidR="007613BD">
        <w:rPr>
          <w:rFonts w:cs="Arial"/>
        </w:rPr>
        <w:t>adotadas providências cabíveis visando</w:t>
      </w:r>
      <w:r w:rsidR="00E41CE7">
        <w:rPr>
          <w:rFonts w:cs="Arial"/>
        </w:rPr>
        <w:t xml:space="preserve"> à realização de operação tapa-buracos</w:t>
      </w:r>
      <w:r w:rsidR="00E41CE7" w:rsidRPr="00E41CE7">
        <w:rPr>
          <w:rFonts w:cs="Arial"/>
        </w:rPr>
        <w:t xml:space="preserve"> na Rua Francisco Maciel, em frente ao número 80, no Bairro Cidade Nova Jacareí.</w:t>
      </w:r>
    </w:p>
    <w:p w:rsidR="00E41CE7" w:rsidRDefault="00E41CE7" w:rsidP="00E41CE7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O</w:t>
      </w:r>
      <w:r w:rsidRPr="00E41CE7">
        <w:rPr>
          <w:rFonts w:cs="Arial"/>
        </w:rPr>
        <w:t xml:space="preserve"> presente requeri</w:t>
      </w:r>
      <w:r w:rsidRPr="00E41CE7">
        <w:rPr>
          <w:rFonts w:cs="Arial"/>
        </w:rPr>
        <w:t>mento é medida necessária, pois se</w:t>
      </w:r>
      <w:r w:rsidRPr="00E41CE7">
        <w:rPr>
          <w:rFonts w:cs="Arial"/>
        </w:rPr>
        <w:t xml:space="preserve"> trata de uma via pública, localizada em um</w:t>
      </w:r>
      <w:r w:rsidRPr="00E41CE7">
        <w:rPr>
          <w:rFonts w:cs="Arial"/>
        </w:rPr>
        <w:t>a</w:t>
      </w:r>
      <w:r w:rsidRPr="00E41CE7">
        <w:rPr>
          <w:rFonts w:cs="Arial"/>
        </w:rPr>
        <w:t xml:space="preserve"> </w:t>
      </w:r>
      <w:r w:rsidRPr="00E41CE7">
        <w:rPr>
          <w:rFonts w:cs="Arial"/>
        </w:rPr>
        <w:t>região</w:t>
      </w:r>
      <w:r w:rsidRPr="00E41CE7">
        <w:rPr>
          <w:rFonts w:cs="Arial"/>
        </w:rPr>
        <w:t xml:space="preserve"> onde trafegam muitos veículos e pessoas, </w:t>
      </w:r>
      <w:r w:rsidRPr="00E41CE7">
        <w:rPr>
          <w:rFonts w:cs="Arial"/>
        </w:rPr>
        <w:t>sendo que a situação de má conservação da via coloca</w:t>
      </w:r>
      <w:r w:rsidRPr="00E41CE7">
        <w:rPr>
          <w:rFonts w:cs="Arial"/>
        </w:rPr>
        <w:t xml:space="preserve"> em risco a segurança de todos que transitam no local. </w:t>
      </w:r>
    </w:p>
    <w:p w:rsidR="00E41CE7" w:rsidRPr="00E41CE7" w:rsidRDefault="00E41CE7" w:rsidP="00E41CE7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E41CE7">
        <w:rPr>
          <w:rFonts w:cs="Arial"/>
        </w:rPr>
        <w:t>Dessa forma, respeitosamente, acionamos a Administração Municipal</w:t>
      </w:r>
      <w:r w:rsidRPr="00E41CE7">
        <w:rPr>
          <w:rFonts w:cs="Arial"/>
        </w:rPr>
        <w:t xml:space="preserve">, por meio da </w:t>
      </w:r>
      <w:r w:rsidRPr="00E41CE7">
        <w:rPr>
          <w:rFonts w:cs="Arial"/>
        </w:rPr>
        <w:t>Secretaria de Mobilidade Urbana e ou Infraestrutura</w:t>
      </w:r>
      <w:r w:rsidRPr="00E41CE7">
        <w:rPr>
          <w:rFonts w:cs="Arial"/>
        </w:rPr>
        <w:t>,</w:t>
      </w:r>
      <w:r w:rsidRPr="00E41CE7">
        <w:rPr>
          <w:rFonts w:cs="Arial"/>
        </w:rPr>
        <w:t xml:space="preserve"> e agradecemos por seu empenho para que a situação seja devidamente considerada e atendida.</w:t>
      </w:r>
    </w:p>
    <w:p w:rsidR="00E41CE7" w:rsidRDefault="00E41CE7" w:rsidP="007613BD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E41CE7">
        <w:rPr>
          <w:rFonts w:cs="Arial"/>
        </w:rPr>
        <w:t>19 de maio de 2021.</w:t>
      </w:r>
    </w:p>
    <w:p w:rsidR="00E41CE7" w:rsidRDefault="00E41CE7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bookmarkStart w:id="0" w:name="_GoBack"/>
      <w:bookmarkEnd w:id="0"/>
    </w:p>
    <w:p w:rsidR="00CB69F7" w:rsidRDefault="00CB69F7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CB69F7" w:rsidRPr="005D429C" w:rsidRDefault="00CB69F7" w:rsidP="00CB69F7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RONINHA</w:t>
      </w:r>
    </w:p>
    <w:p w:rsidR="00CB69F7" w:rsidRDefault="00CB69F7" w:rsidP="00CB69F7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</w:t>
      </w:r>
      <w:r>
        <w:rPr>
          <w:rFonts w:eastAsia="Calibri" w:cs="Arial"/>
          <w:lang w:eastAsia="en-US"/>
        </w:rPr>
        <w:t>–</w:t>
      </w:r>
      <w:r w:rsidRPr="005D429C">
        <w:rPr>
          <w:rFonts w:eastAsia="Calibri" w:cs="Arial"/>
          <w:lang w:eastAsia="en-US"/>
        </w:rPr>
        <w:t xml:space="preserve"> P</w:t>
      </w:r>
      <w:r>
        <w:rPr>
          <w:rFonts w:eastAsia="Calibri" w:cs="Arial"/>
          <w:lang w:eastAsia="en-US"/>
        </w:rPr>
        <w:t xml:space="preserve">ODEMOS </w:t>
      </w:r>
    </w:p>
    <w:p w:rsidR="00CB69F7" w:rsidRPr="00ED4D34" w:rsidRDefault="00CB69F7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sectPr w:rsidR="00CB69F7" w:rsidRPr="00ED4D34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6C1F" w:rsidRDefault="00BE6C1F">
      <w:r>
        <w:separator/>
      </w:r>
    </w:p>
  </w:endnote>
  <w:endnote w:type="continuationSeparator" w:id="0">
    <w:p w:rsidR="00BE6C1F" w:rsidRDefault="00BE6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6C1F" w:rsidRDefault="00BE6C1F">
      <w:r>
        <w:separator/>
      </w:r>
    </w:p>
  </w:footnote>
  <w:footnote w:type="continuationSeparator" w:id="0">
    <w:p w:rsidR="00BE6C1F" w:rsidRDefault="00BE6C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673BE8" w:rsidRDefault="00673BE8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  <w:t>LIA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673BE8" w:rsidRDefault="00673BE8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  <w:t>LIA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956E2"/>
    <w:rsid w:val="002A63FE"/>
    <w:rsid w:val="002A7434"/>
    <w:rsid w:val="002C2B5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3BE8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613BD"/>
    <w:rsid w:val="00775A1B"/>
    <w:rsid w:val="0078108B"/>
    <w:rsid w:val="007838DC"/>
    <w:rsid w:val="00790509"/>
    <w:rsid w:val="00790911"/>
    <w:rsid w:val="007B2A7B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D633A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23E71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E6C1F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B69F7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41CE7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18BC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4472B-4839-4998-9E16-71ABAE877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5</TotalTime>
  <Pages>1</Pages>
  <Words>144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Lia Requena</cp:lastModifiedBy>
  <cp:revision>3</cp:revision>
  <cp:lastPrinted>2020-03-16T12:28:00Z</cp:lastPrinted>
  <dcterms:created xsi:type="dcterms:W3CDTF">2021-05-18T11:57:00Z</dcterms:created>
  <dcterms:modified xsi:type="dcterms:W3CDTF">2021-05-18T12:05:00Z</dcterms:modified>
</cp:coreProperties>
</file>